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820AA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38BA09A0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Derby. Skinner.</w:t>
      </w:r>
    </w:p>
    <w:p w14:paraId="5410203B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B160DD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DDA133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Nundy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757E1417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0D5AC39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3CAF8C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27411C" w14:textId="77777777" w:rsidR="002B752F" w:rsidRDefault="002B752F" w:rsidP="002B752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2022</w:t>
      </w:r>
    </w:p>
    <w:p w14:paraId="65BDB8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71CF" w14:textId="77777777" w:rsidR="002B752F" w:rsidRDefault="002B752F" w:rsidP="009139A6">
      <w:r>
        <w:separator/>
      </w:r>
    </w:p>
  </w:endnote>
  <w:endnote w:type="continuationSeparator" w:id="0">
    <w:p w14:paraId="7F82B208" w14:textId="77777777" w:rsidR="002B752F" w:rsidRDefault="002B75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A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42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81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EE80" w14:textId="77777777" w:rsidR="002B752F" w:rsidRDefault="002B752F" w:rsidP="009139A6">
      <w:r>
        <w:separator/>
      </w:r>
    </w:p>
  </w:footnote>
  <w:footnote w:type="continuationSeparator" w:id="0">
    <w:p w14:paraId="5C48B2EC" w14:textId="77777777" w:rsidR="002B752F" w:rsidRDefault="002B75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AE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02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6D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52F"/>
    <w:rsid w:val="000666E0"/>
    <w:rsid w:val="002510B7"/>
    <w:rsid w:val="002B752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39814"/>
  <w15:chartTrackingRefBased/>
  <w15:docId w15:val="{816FC266-8DFC-4878-9D78-7D236AF1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B75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2022-08-05T07:02:00Z</dcterms:created>
  <dcterms:modified xsi:type="dcterms:W3CDTF">2022-08-05T07:02:00Z</dcterms:modified>
</cp:coreProperties>
</file>